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BAA1B" w14:textId="48496ECF" w:rsidR="00342E7C" w:rsidRDefault="00342E7C" w:rsidP="00342E7C">
      <w:pPr>
        <w:tabs>
          <w:tab w:val="center" w:pos="4252"/>
        </w:tabs>
        <w:suppressAutoHyphens/>
        <w:autoSpaceDN w:val="0"/>
        <w:spacing w:after="0" w:line="240" w:lineRule="auto"/>
        <w:ind w:left="-709"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ANEXO </w:t>
      </w:r>
      <w:r w:rsidR="002C4D80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I</w:t>
      </w:r>
      <w:r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>X</w:t>
      </w:r>
    </w:p>
    <w:p w14:paraId="6DC98FD1" w14:textId="77777777" w:rsidR="00342E7C" w:rsidRPr="00342E7C" w:rsidRDefault="00342E7C" w:rsidP="00342E7C">
      <w:pPr>
        <w:suppressAutoHyphens/>
        <w:autoSpaceDN w:val="0"/>
        <w:spacing w:after="0" w:line="240" w:lineRule="auto"/>
        <w:ind w:firstLine="425"/>
        <w:jc w:val="center"/>
        <w:textAlignment w:val="baseline"/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</w:pPr>
      <w:bookmarkStart w:id="0" w:name="_GoBack"/>
      <w:bookmarkEnd w:id="0"/>
      <w:r w:rsidRPr="00342E7C">
        <w:rPr>
          <w:rFonts w:ascii="Arial" w:eastAsia="Times New Roman" w:hAnsi="Arial" w:cs="Arial"/>
          <w:b/>
          <w:kern w:val="3"/>
          <w:sz w:val="26"/>
          <w:szCs w:val="26"/>
          <w:lang w:eastAsia="es-ES"/>
        </w:rPr>
        <w:t xml:space="preserve"> MEMORIA TÉCNICA JUSTIFICATIVA DEL PROYECTO</w:t>
      </w:r>
    </w:p>
    <w:p w14:paraId="689F461A" w14:textId="77777777" w:rsidR="00342E7C" w:rsidRDefault="00342E7C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415132FB" w14:textId="77777777" w:rsidR="00D81317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631D915C" w14:textId="77777777" w:rsidR="00D81317" w:rsidRPr="00342E7C" w:rsidRDefault="00D81317" w:rsidP="00342E7C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5"/>
        <w:gridCol w:w="1797"/>
        <w:gridCol w:w="6328"/>
      </w:tblGrid>
      <w:tr w:rsidR="00A96A4F" w:rsidRPr="00342E7C" w14:paraId="41F6F570" w14:textId="77777777" w:rsidTr="00E9346D">
        <w:trPr>
          <w:trHeight w:val="322"/>
        </w:trPr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5E6FE3" w14:textId="77777777" w:rsidR="00A96A4F" w:rsidRPr="00342E7C" w:rsidRDefault="00D136CB" w:rsidP="00A96A4F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CONVOCATORIA POBREZA</w:t>
            </w:r>
            <w:r w:rsidR="00E9346D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 2020</w:t>
            </w:r>
          </w:p>
        </w:tc>
      </w:tr>
      <w:tr w:rsidR="00342E7C" w:rsidRPr="00342E7C" w14:paraId="40C9B748" w14:textId="77777777" w:rsidTr="00E9346D">
        <w:trPr>
          <w:trHeight w:val="322"/>
        </w:trPr>
        <w:tc>
          <w:tcPr>
            <w:tcW w:w="4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329657" w14:textId="77777777" w:rsidR="00342E7C" w:rsidRPr="00342E7C" w:rsidRDefault="00342E7C" w:rsidP="00E9346D">
            <w:pPr>
              <w:suppressAutoHyphens/>
              <w:autoSpaceDN w:val="0"/>
              <w:spacing w:after="0" w:line="240" w:lineRule="auto"/>
              <w:ind w:right="-54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Nº DE EXPEDIENTE</w:t>
            </w:r>
          </w:p>
        </w:tc>
        <w:tc>
          <w:tcPr>
            <w:tcW w:w="6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E68D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3733C348" w14:textId="77777777" w:rsidTr="00E9346D">
        <w:trPr>
          <w:trHeight w:val="322"/>
        </w:trPr>
        <w:tc>
          <w:tcPr>
            <w:tcW w:w="4162" w:type="dxa"/>
            <w:gridSpan w:val="2"/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892C8F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  <w:p w14:paraId="4A7F36E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54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6328" w:type="dxa"/>
            <w:shd w:val="clear" w:color="auto" w:fill="auto"/>
            <w:vAlign w:val="center"/>
          </w:tcPr>
          <w:p w14:paraId="0D6A044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</w:tr>
      <w:tr w:rsidR="00342E7C" w:rsidRPr="00342E7C" w14:paraId="00B03926" w14:textId="77777777" w:rsidTr="00E9346D">
        <w:trPr>
          <w:trHeight w:val="344"/>
        </w:trPr>
        <w:tc>
          <w:tcPr>
            <w:tcW w:w="10490" w:type="dxa"/>
            <w:gridSpan w:val="3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D77BA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1.- DATOS IDENTIFICATIVOS DE LA ENTIDAD SOLICITANTE</w:t>
            </w:r>
          </w:p>
        </w:tc>
      </w:tr>
      <w:tr w:rsidR="00342E7C" w:rsidRPr="00342E7C" w14:paraId="0CC3EFB4" w14:textId="77777777" w:rsidTr="00E9346D">
        <w:trPr>
          <w:trHeight w:val="322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8D1B1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NIF</w:t>
            </w: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55AC6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Nombre/Razón Social de la Entidad</w:t>
            </w:r>
          </w:p>
        </w:tc>
      </w:tr>
      <w:tr w:rsidR="00342E7C" w:rsidRPr="00342E7C" w14:paraId="7C225CD5" w14:textId="77777777" w:rsidTr="00E9346D">
        <w:trPr>
          <w:trHeight w:val="321"/>
        </w:trPr>
        <w:tc>
          <w:tcPr>
            <w:tcW w:w="23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CF7F6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8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57FA1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-108"/>
              <w:jc w:val="center"/>
              <w:textAlignment w:val="baseline"/>
              <w:rPr>
                <w:rFonts w:ascii="Arial" w:eastAsia="Times New Roman" w:hAnsi="Arial" w:cs="Arial"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D5049B8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1C28F8E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22" w:type="dxa"/>
        <w:tblInd w:w="-88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2937"/>
        <w:gridCol w:w="1560"/>
        <w:gridCol w:w="2268"/>
        <w:gridCol w:w="1275"/>
        <w:gridCol w:w="2442"/>
      </w:tblGrid>
      <w:tr w:rsidR="00342E7C" w:rsidRPr="00342E7C" w14:paraId="03A5BF90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AE08BD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048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 w:themeFill="text1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36137C8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2.- DENOMINACIÓN DEL PROYECTO</w:t>
            </w:r>
          </w:p>
        </w:tc>
      </w:tr>
      <w:tr w:rsidR="00342E7C" w:rsidRPr="00342E7C" w14:paraId="56E2B1BF" w14:textId="77777777" w:rsidTr="00A241C2">
        <w:trPr>
          <w:trHeight w:val="283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8B2AAD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951B8E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C</w:t>
            </w:r>
            <w:r w:rsidR="00234773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 xml:space="preserve">ódigo de Programa  (Según </w:t>
            </w:r>
            <w:r w:rsidRPr="00083872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eastAsia="es-ES"/>
              </w:rPr>
              <w:t>Orden):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30315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lang w:eastAsia="es-ES"/>
              </w:rPr>
            </w:pPr>
          </w:p>
        </w:tc>
      </w:tr>
      <w:tr w:rsidR="00342E7C" w:rsidRPr="00342E7C" w14:paraId="3D5C32E6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C9DAF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E2ACEB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Nombre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E10962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29F71DC" w14:textId="77777777" w:rsidTr="00A241C2">
        <w:trPr>
          <w:trHeight w:val="348"/>
        </w:trPr>
        <w:tc>
          <w:tcPr>
            <w:tcW w:w="40" w:type="dxa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519834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ECD75CA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  <w:proofErr w:type="spellStart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>Responsable</w:t>
            </w:r>
            <w:proofErr w:type="spellEnd"/>
            <w:r w:rsidRPr="00342E7C"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  <w:t xml:space="preserve"> del Proyecto:</w:t>
            </w:r>
          </w:p>
        </w:tc>
        <w:tc>
          <w:tcPr>
            <w:tcW w:w="754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B2C6EB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"/>
                <w:sz w:val="20"/>
                <w:szCs w:val="20"/>
                <w:lang w:val="en-US" w:eastAsia="es-ES"/>
              </w:rPr>
            </w:pPr>
          </w:p>
        </w:tc>
      </w:tr>
      <w:tr w:rsidR="00342E7C" w:rsidRPr="00342E7C" w14:paraId="7100B4DB" w14:textId="77777777" w:rsidTr="00A241C2">
        <w:trPr>
          <w:trHeight w:val="295"/>
        </w:trPr>
        <w:tc>
          <w:tcPr>
            <w:tcW w:w="40" w:type="dxa"/>
            <w:tcBorders>
              <w:bottom w:val="single" w:sz="4" w:space="0" w:color="auto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9E004F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293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22BAEA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  <w:t>Período de ejecución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0D73F16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DESDE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9C1EB7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C52FF5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kern w:val="3"/>
                <w:sz w:val="17"/>
                <w:szCs w:val="17"/>
                <w:lang w:eastAsia="es-ES"/>
              </w:rPr>
              <w:t>HASTA</w:t>
            </w:r>
          </w:p>
        </w:tc>
        <w:tc>
          <w:tcPr>
            <w:tcW w:w="24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1B650E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"/>
                <w:sz w:val="20"/>
                <w:szCs w:val="20"/>
                <w:lang w:eastAsia="es-ES"/>
              </w:rPr>
            </w:pPr>
          </w:p>
        </w:tc>
      </w:tr>
    </w:tbl>
    <w:p w14:paraId="43272F9E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3"/>
          <w:sz w:val="16"/>
          <w:szCs w:val="16"/>
          <w:lang w:eastAsia="es-ES"/>
        </w:rPr>
      </w:pPr>
    </w:p>
    <w:p w14:paraId="515A9631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2410"/>
        <w:gridCol w:w="1843"/>
        <w:gridCol w:w="1275"/>
      </w:tblGrid>
      <w:tr w:rsidR="00342E7C" w:rsidRPr="00342E7C" w14:paraId="7F9FFBD7" w14:textId="77777777" w:rsidTr="00A241C2">
        <w:trPr>
          <w:trHeight w:val="356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B40AED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3.- LOCALIZACIÓN DEL PROYECTO</w:t>
            </w:r>
          </w:p>
          <w:p w14:paraId="1B7F59AD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Cs/>
                <w:kern w:val="3"/>
                <w:sz w:val="18"/>
                <w:szCs w:val="18"/>
                <w:lang w:eastAsia="es-ES"/>
              </w:rPr>
              <w:t>(En caso de haberse realizado en más de un centro y/o zona deberá especificarse)</w:t>
            </w:r>
          </w:p>
        </w:tc>
      </w:tr>
      <w:tr w:rsidR="00342E7C" w:rsidRPr="00342E7C" w14:paraId="6C1213E8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8D579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DIRECCIÓN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44656E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LOCALIDAD (*)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0250FFB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MUNICIPIO (*)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786F977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  <w:t>CP</w:t>
            </w:r>
          </w:p>
        </w:tc>
      </w:tr>
      <w:tr w:rsidR="00342E7C" w:rsidRPr="00342E7C" w14:paraId="71044623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C92A9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349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DE346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8C78D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327B8325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C03A6D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24AFA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740EF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C6FA78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0C82A76B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76301C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46FE6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99FB6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4F47C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1E03928A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B5D77D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BCAF68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166B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ADB4F3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458D5BB9" w14:textId="77777777" w:rsidTr="00A241C2">
        <w:trPr>
          <w:trHeight w:val="36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A197D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FC91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76B9C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7C256E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</w:p>
        </w:tc>
      </w:tr>
      <w:tr w:rsidR="00342E7C" w:rsidRPr="00342E7C" w14:paraId="5C7BB003" w14:textId="77777777" w:rsidTr="00A241C2">
        <w:trPr>
          <w:trHeight w:val="369"/>
        </w:trPr>
        <w:tc>
          <w:tcPr>
            <w:tcW w:w="1049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B04A6B1" w14:textId="77777777" w:rsidR="00342E7C" w:rsidRPr="00342E7C" w:rsidRDefault="00342E7C" w:rsidP="00342E7C">
            <w:pPr>
              <w:spacing w:before="100" w:after="0" w:line="360" w:lineRule="auto"/>
              <w:rPr>
                <w:rFonts w:ascii="Arial" w:eastAsia="Times New Roman" w:hAnsi="Arial" w:cs="Arial"/>
                <w:b/>
                <w:bCs/>
                <w:sz w:val="17"/>
                <w:szCs w:val="17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sz w:val="16"/>
                <w:szCs w:val="16"/>
                <w:lang w:eastAsia="es-ES"/>
              </w:rPr>
              <w:t>(*) DE OBLIGADO CUMPLIMIENTO</w:t>
            </w:r>
          </w:p>
        </w:tc>
      </w:tr>
    </w:tbl>
    <w:p w14:paraId="101C4985" w14:textId="77777777" w:rsid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283D3268" w14:textId="77777777" w:rsidR="00D81317" w:rsidRPr="00342E7C" w:rsidRDefault="00D81317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p w14:paraId="4EC3975F" w14:textId="77777777" w:rsidR="00342E7C" w:rsidRPr="00342E7C" w:rsidRDefault="00342E7C" w:rsidP="00342E7C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3"/>
          <w:sz w:val="16"/>
          <w:szCs w:val="16"/>
          <w:lang w:eastAsia="es-ES"/>
        </w:rPr>
      </w:pPr>
    </w:p>
    <w:tbl>
      <w:tblPr>
        <w:tblW w:w="10537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37"/>
      </w:tblGrid>
      <w:tr w:rsidR="00342E7C" w:rsidRPr="00342E7C" w14:paraId="623324FE" w14:textId="77777777" w:rsidTr="00F9378B">
        <w:trPr>
          <w:trHeight w:val="392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092FE50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t>4.- DESCRIPCIÓN DEL PROYECTO EJECUTADO</w:t>
            </w:r>
          </w:p>
        </w:tc>
      </w:tr>
      <w:tr w:rsidR="00342E7C" w:rsidRPr="00342E7C" w14:paraId="455A7570" w14:textId="77777777" w:rsidTr="00F9378B">
        <w:trPr>
          <w:trHeight w:val="31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F1F0D9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4.1 Resumen del contenido del proyecto: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(Redactar de forma breve y concisa)</w:t>
            </w:r>
          </w:p>
        </w:tc>
      </w:tr>
      <w:tr w:rsidR="00342E7C" w:rsidRPr="00342E7C" w14:paraId="4B29C90D" w14:textId="77777777" w:rsidTr="00F9378B">
        <w:trPr>
          <w:trHeight w:val="1563"/>
        </w:trPr>
        <w:tc>
          <w:tcPr>
            <w:tcW w:w="105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A581A0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60EAB423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270D94C2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4F109B7C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</w:tbl>
    <w:p w14:paraId="1D12CBDF" w14:textId="77777777" w:rsidR="002D546E" w:rsidRDefault="002D546E"/>
    <w:tbl>
      <w:tblPr>
        <w:tblW w:w="10490" w:type="dxa"/>
        <w:tblInd w:w="-8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4"/>
        <w:gridCol w:w="567"/>
        <w:gridCol w:w="567"/>
        <w:gridCol w:w="567"/>
        <w:gridCol w:w="567"/>
        <w:gridCol w:w="567"/>
        <w:gridCol w:w="567"/>
        <w:gridCol w:w="425"/>
        <w:gridCol w:w="567"/>
        <w:gridCol w:w="425"/>
        <w:gridCol w:w="567"/>
      </w:tblGrid>
      <w:tr w:rsidR="00342E7C" w:rsidRPr="00342E7C" w14:paraId="7BDAF73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523DCC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 xml:space="preserve">4.2 Organización interna: </w:t>
            </w:r>
            <w:r w:rsidRPr="00342E7C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(Responsable, equipo de RR.HH que han intervenido, coordinación,…)</w:t>
            </w:r>
          </w:p>
        </w:tc>
      </w:tr>
      <w:tr w:rsidR="00342E7C" w:rsidRPr="00342E7C" w14:paraId="246C9FA3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4C0414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7145452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097B2431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  <w:p w14:paraId="54282DA9" w14:textId="77777777" w:rsidR="00342E7C" w:rsidRPr="00342E7C" w:rsidRDefault="00342E7C" w:rsidP="00342E7C">
            <w:pPr>
              <w:suppressAutoHyphens/>
              <w:autoSpaceDN w:val="0"/>
              <w:spacing w:after="0" w:line="240" w:lineRule="auto"/>
              <w:ind w:right="3912"/>
              <w:textAlignment w:val="baseline"/>
              <w:rPr>
                <w:rFonts w:ascii="Arial" w:eastAsia="Times New Roman" w:hAnsi="Arial" w:cs="Arial"/>
                <w:kern w:val="3"/>
                <w:sz w:val="24"/>
                <w:szCs w:val="24"/>
                <w:lang w:eastAsia="es-ES"/>
              </w:rPr>
            </w:pPr>
          </w:p>
        </w:tc>
      </w:tr>
      <w:tr w:rsidR="00342E7C" w:rsidRPr="00342E7C" w14:paraId="682676EA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634F1A0" w14:textId="77777777" w:rsidR="00342E7C" w:rsidRPr="00342E7C" w:rsidRDefault="00342E7C" w:rsidP="00342E7C">
            <w:pPr>
              <w:autoSpaceDN w:val="0"/>
              <w:spacing w:after="0"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 Colectivos a los que se ha dirigido su atención</w:t>
            </w:r>
          </w:p>
        </w:tc>
      </w:tr>
      <w:tr w:rsidR="00342E7C" w:rsidRPr="00342E7C" w14:paraId="30762515" w14:textId="77777777" w:rsidTr="00A241C2">
        <w:trPr>
          <w:trHeight w:val="287"/>
        </w:trPr>
        <w:tc>
          <w:tcPr>
            <w:tcW w:w="510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6ACEF83" w14:textId="77777777" w:rsidR="00342E7C" w:rsidRPr="00342E7C" w:rsidRDefault="00234773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Especificar beneficiarios/as y p</w:t>
            </w:r>
            <w:r w:rsidR="00342E7C"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erfil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6D3BC5" w14:textId="77777777" w:rsidR="00342E7C" w:rsidRPr="00083872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De 4 a 17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09AE3D6" w14:textId="77777777" w:rsidR="00342E7C" w:rsidRPr="00083872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De 18 a </w:t>
            </w:r>
            <w:r w:rsidR="00234773"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  <w:r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años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1235877" w14:textId="0FCCAFA0" w:rsidR="00342E7C" w:rsidRPr="00083872" w:rsidRDefault="00234773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De </w:t>
            </w:r>
            <w:r w:rsidR="00083872"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26</w:t>
            </w:r>
            <w:r w:rsidR="00342E7C" w:rsidRPr="0008387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a 65 años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7405B142" w14:textId="77777777" w:rsidR="00342E7C" w:rsidRPr="00342E7C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&gt; 65 años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96E1DB3" w14:textId="77777777" w:rsidR="00342E7C" w:rsidRPr="00342E7C" w:rsidRDefault="00342E7C" w:rsidP="00342E7C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</w:p>
        </w:tc>
      </w:tr>
      <w:tr w:rsidR="00342E7C" w:rsidRPr="00342E7C" w14:paraId="1216F030" w14:textId="77777777" w:rsidTr="00A241C2">
        <w:trPr>
          <w:trHeight w:val="124"/>
        </w:trPr>
        <w:tc>
          <w:tcPr>
            <w:tcW w:w="510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F7974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316F16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0DC58B8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6E86284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C4507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550887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D908B9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D47B61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32227F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6064EA4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H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D5DCE4"/>
            <w:vAlign w:val="center"/>
          </w:tcPr>
          <w:p w14:paraId="1A7B952F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M</w:t>
            </w:r>
          </w:p>
        </w:tc>
      </w:tr>
      <w:tr w:rsidR="00342E7C" w:rsidRPr="00342E7C" w14:paraId="61793529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509193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17FF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AA4E5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8D4FB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0387BC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F10F4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E4FBF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A37B1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B5EFF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C3523D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36A58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5EAAC0F6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1F94F2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5F065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8298F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932FB0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D5C17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A6CD936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CD5CFA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8CD84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51A04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F0CD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1BE19B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037851CD" w14:textId="77777777" w:rsidTr="00A241C2">
        <w:trPr>
          <w:trHeight w:val="357"/>
        </w:trPr>
        <w:tc>
          <w:tcPr>
            <w:tcW w:w="5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B98C6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4C795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D7558C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F9A104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A30965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AC3398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442822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C478FE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627D8A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770C19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17E350" w14:textId="77777777" w:rsidR="00342E7C" w:rsidRPr="00342E7C" w:rsidRDefault="00342E7C" w:rsidP="00342E7C">
            <w:pPr>
              <w:spacing w:before="100"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</w:tc>
      </w:tr>
      <w:tr w:rsidR="00342E7C" w:rsidRPr="00342E7C" w14:paraId="194883A9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E6E1DE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4.3.1 </w:t>
            </w: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Número de beneficiarios/as directos/as: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73C48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F185BD6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EF987B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Coste Medio por Usuario: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B94EFF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4BF00F44" w14:textId="77777777" w:rsidTr="00A241C2">
        <w:trPr>
          <w:trHeight w:val="284"/>
        </w:trPr>
        <w:tc>
          <w:tcPr>
            <w:tcW w:w="9498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87FA5B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Cantidad aportada por cada uno de ellos/as para acogerse al proyecto: </w:t>
            </w:r>
            <w:r w:rsidRPr="00342E7C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(en su caso)</w:t>
            </w:r>
          </w:p>
        </w:tc>
        <w:tc>
          <w:tcPr>
            <w:tcW w:w="99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9C5831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</w:tr>
      <w:tr w:rsidR="00342E7C" w:rsidRPr="00342E7C" w14:paraId="68ADB920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8677C6" w14:textId="77777777" w:rsidR="00342E7C" w:rsidRPr="00342E7C" w:rsidRDefault="00342E7C" w:rsidP="00342E7C">
            <w:pPr>
              <w:autoSpaceDN w:val="0"/>
              <w:spacing w:before="100" w:after="142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4.3.2 Criterios para la determinación de la aportación económica de los/as beneficiarios/as:</w:t>
            </w:r>
          </w:p>
        </w:tc>
      </w:tr>
      <w:tr w:rsidR="00342E7C" w:rsidRPr="00342E7C" w14:paraId="791C8D8F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A3E46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7F27B5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E22F2D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DCB02C3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35D8F9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CD16BAD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342E7C" w:rsidRPr="00342E7C" w14:paraId="6F8C4A6F" w14:textId="77777777" w:rsidTr="00A241C2">
        <w:trPr>
          <w:trHeight w:val="245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6F9AA3" w14:textId="77777777" w:rsidR="00342E7C" w:rsidRPr="00342E7C" w:rsidRDefault="00342E7C" w:rsidP="00E9346D">
            <w:pPr>
              <w:autoSpaceDN w:val="0"/>
              <w:spacing w:before="100" w:after="142" w:line="288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42E7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4.4 Promoción-difusión realizada del proyecto: 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(indicar brevemente: charlas, conferencias, folletos, carteles, campañas</w:t>
            </w:r>
            <w:r w:rsidR="00234773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,</w:t>
            </w:r>
            <w:r w:rsidRPr="00342E7C"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es-ES"/>
              </w:rPr>
              <w:t>…)</w:t>
            </w:r>
          </w:p>
        </w:tc>
      </w:tr>
      <w:tr w:rsidR="00342E7C" w:rsidRPr="00342E7C" w14:paraId="5AB4B14E" w14:textId="77777777" w:rsidTr="00A241C2">
        <w:trPr>
          <w:trHeight w:val="284"/>
        </w:trPr>
        <w:tc>
          <w:tcPr>
            <w:tcW w:w="10490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1081C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84EA5A7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C35B7BB" w14:textId="77777777" w:rsid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73D66662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322BB8F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6821D76" w14:textId="77777777" w:rsidR="002D546E" w:rsidRDefault="002D546E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2E42FB70" w14:textId="77777777" w:rsidR="00342E7C" w:rsidRPr="00342E7C" w:rsidRDefault="00342E7C" w:rsidP="00342E7C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6102F153" w14:textId="77777777" w:rsidR="00342E7C" w:rsidRDefault="00342E7C">
      <w:pPr>
        <w:sectPr w:rsidR="00342E7C" w:rsidSect="003E1F85">
          <w:headerReference w:type="default" r:id="rId7"/>
          <w:footerReference w:type="default" r:id="rId8"/>
          <w:pgSz w:w="11906" w:h="16838"/>
          <w:pgMar w:top="0" w:right="1701" w:bottom="1276" w:left="1701" w:header="708" w:footer="708" w:gutter="0"/>
          <w:cols w:space="708"/>
          <w:docGrid w:linePitch="360"/>
        </w:sectPr>
      </w:pPr>
    </w:p>
    <w:tbl>
      <w:tblPr>
        <w:tblW w:w="14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2694"/>
        <w:gridCol w:w="1970"/>
        <w:gridCol w:w="3338"/>
        <w:gridCol w:w="3338"/>
      </w:tblGrid>
      <w:tr w:rsidR="0009236E" w:rsidRPr="0009236E" w14:paraId="5B7D140C" w14:textId="77777777" w:rsidTr="00A241C2">
        <w:trPr>
          <w:trHeight w:val="356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F0DDE2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5. OBJETIVOS Y EVALUACIÓN</w:t>
            </w:r>
          </w:p>
        </w:tc>
      </w:tr>
      <w:tr w:rsidR="0009236E" w:rsidRPr="0009236E" w14:paraId="359EB137" w14:textId="77777777" w:rsidTr="00A241C2">
        <w:trPr>
          <w:trHeight w:val="245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76EE3E" w14:textId="77777777" w:rsidR="0009236E" w:rsidRPr="0009236E" w:rsidRDefault="0009236E" w:rsidP="00A241C2">
            <w:pPr>
              <w:autoSpaceDN w:val="0"/>
              <w:spacing w:before="100" w:after="142" w:line="288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5.1 OBJETIVO/S GENERAL/ES:</w:t>
            </w:r>
          </w:p>
        </w:tc>
      </w:tr>
      <w:tr w:rsidR="0009236E" w:rsidRPr="0009236E" w14:paraId="4498DF91" w14:textId="77777777" w:rsidTr="00A241C2">
        <w:trPr>
          <w:trHeight w:val="284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4016C04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6599918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F717542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EAC572B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9236E" w:rsidRPr="0009236E" w14:paraId="21DD3B6F" w14:textId="77777777" w:rsidTr="00A241C2">
        <w:trPr>
          <w:trHeight w:val="277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7C59A70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OBJETIVO/S ESPECÍFICO/S</w:t>
            </w: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2C28F95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ACTIVIDAD/ES</w:t>
            </w: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D0B193F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INDICADORES DE EVALUACION (1)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5DD48916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PREVISTOS (2)</w:t>
            </w: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vAlign w:val="center"/>
          </w:tcPr>
          <w:p w14:paraId="3D9BECEE" w14:textId="77777777" w:rsidR="0009236E" w:rsidRPr="0009236E" w:rsidRDefault="0009236E" w:rsidP="00A241C2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RESULTADOS OBTENIDOS (2)</w:t>
            </w:r>
          </w:p>
        </w:tc>
      </w:tr>
      <w:tr w:rsidR="0009236E" w:rsidRPr="0009236E" w14:paraId="426915BA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3DC40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96FF7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ED247E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1E199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1C80B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4098FECF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4734EB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9FD3F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C94876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91A2806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7E1FDB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2A339209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741467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3F9F04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BC43000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07237C9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D2CDF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0983475E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77623E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4D584D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441389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250905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D7CA92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19BEC7B0" w14:textId="77777777" w:rsidTr="00A241C2">
        <w:trPr>
          <w:trHeight w:val="353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C558C3C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26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8F19E48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1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8520ABE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730C03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  <w:tc>
          <w:tcPr>
            <w:tcW w:w="3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EA0CBFF" w14:textId="77777777" w:rsidR="0009236E" w:rsidRPr="0009236E" w:rsidRDefault="0009236E" w:rsidP="00A241C2">
            <w:pPr>
              <w:autoSpaceDE w:val="0"/>
              <w:adjustRightInd w:val="0"/>
              <w:spacing w:after="0" w:line="240" w:lineRule="auto"/>
              <w:rPr>
                <w:rFonts w:ascii="Arial-BoldItalicMT" w:eastAsia="Times New Roman" w:hAnsi="Arial-BoldItalicMT" w:cs="Arial-BoldItalicMT"/>
                <w:bCs/>
                <w:iCs/>
                <w:sz w:val="18"/>
                <w:szCs w:val="18"/>
                <w:lang w:eastAsia="es-ES"/>
              </w:rPr>
            </w:pPr>
          </w:p>
        </w:tc>
      </w:tr>
      <w:tr w:rsidR="0009236E" w:rsidRPr="0009236E" w14:paraId="557E48EC" w14:textId="77777777" w:rsidTr="00A241C2">
        <w:trPr>
          <w:trHeight w:val="353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FF5A71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(1) Expresar conceptos que indiquen valores numéricos absolutos o relativos: nº de beneficiarios, nº de…, % de…</w:t>
            </w:r>
          </w:p>
          <w:p w14:paraId="4D3D8109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(2) Valores numéricos, según los indicadores de evaluación establecidos</w:t>
            </w:r>
          </w:p>
          <w:p w14:paraId="4B8C03E5" w14:textId="77777777" w:rsidR="0009236E" w:rsidRPr="0009236E" w:rsidRDefault="0009236E" w:rsidP="00A241C2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-BoldItalicMT" w:eastAsia="Times New Roman" w:hAnsi="Arial-BoldItalicMT" w:cs="Arial-BoldItalicMT"/>
                <w:bCs/>
                <w:iCs/>
                <w:kern w:val="3"/>
                <w:sz w:val="18"/>
                <w:szCs w:val="18"/>
                <w:lang w:eastAsia="es-ES"/>
              </w:rPr>
            </w:pPr>
          </w:p>
        </w:tc>
      </w:tr>
      <w:tr w:rsidR="0009236E" w:rsidRPr="0009236E" w14:paraId="39FC5B19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8C072A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5.2 Medios de evaluación de las actividades utilizados por la entidad: </w:t>
            </w:r>
            <w:r w:rsidRPr="0009236E">
              <w:rPr>
                <w:rFonts w:ascii="Arial" w:eastAsia="Times New Roman" w:hAnsi="Arial" w:cs="Arial"/>
                <w:bCs/>
                <w:sz w:val="20"/>
                <w:szCs w:val="20"/>
                <w:lang w:eastAsia="es-ES"/>
              </w:rPr>
              <w:t>(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indicar las herramientas de recopilación de datos relativas a los indicadores de evaluación que se han utilizado</w:t>
            </w:r>
            <w:r w:rsidR="00247AC8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como</w:t>
            </w:r>
            <w:r w:rsidRPr="0009236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 xml:space="preserve"> cuestionarios, entrevistas, grupos de trabajo, fichas de asistencia, etc., las características y descripción de estas)</w:t>
            </w:r>
          </w:p>
        </w:tc>
      </w:tr>
      <w:tr w:rsidR="0009236E" w:rsidRPr="0009236E" w14:paraId="046B093E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13F986A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C6D52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9ED01C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09236E" w:rsidRPr="0009236E" w14:paraId="6853A0DB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94E34F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09236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5.3 Metodología de seguimiento: </w:t>
            </w:r>
          </w:p>
        </w:tc>
      </w:tr>
      <w:tr w:rsidR="0009236E" w:rsidRPr="0009236E" w14:paraId="1005A042" w14:textId="77777777" w:rsidTr="00A241C2">
        <w:trPr>
          <w:trHeight w:val="277"/>
        </w:trPr>
        <w:tc>
          <w:tcPr>
            <w:tcW w:w="1431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B4ECE51" w14:textId="77777777" w:rsid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94DF4AF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EB0AFC5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B53FC5E" w14:textId="77777777" w:rsidR="0009236E" w:rsidRPr="0009236E" w:rsidRDefault="0009236E" w:rsidP="00A241C2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42E1AC10" w14:textId="77777777" w:rsidR="00D948BE" w:rsidRDefault="00D948BE"/>
    <w:tbl>
      <w:tblPr>
        <w:tblpPr w:leftFromText="141" w:rightFromText="141" w:vertAnchor="page" w:horzAnchor="margin" w:tblpY="2938"/>
        <w:tblW w:w="148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1701"/>
        <w:gridCol w:w="1417"/>
        <w:gridCol w:w="1418"/>
        <w:gridCol w:w="1364"/>
        <w:gridCol w:w="53"/>
        <w:gridCol w:w="2213"/>
      </w:tblGrid>
      <w:tr w:rsidR="009C59CC" w:rsidRPr="00D948BE" w14:paraId="273B5B93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692C278" w14:textId="77777777" w:rsidR="009C59CC" w:rsidRPr="00D948BE" w:rsidRDefault="00B74EF5" w:rsidP="00B74EF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lastRenderedPageBreak/>
              <w:t xml:space="preserve">6. </w:t>
            </w:r>
            <w:r w:rsidR="00391BD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ACTIVIDADES</w:t>
            </w:r>
          </w:p>
        </w:tc>
      </w:tr>
      <w:tr w:rsidR="009C59CC" w:rsidRPr="00D948BE" w14:paraId="246AE051" w14:textId="77777777" w:rsidTr="009C59CC">
        <w:trPr>
          <w:trHeight w:val="479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2B34D20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 GASTOS CORRIENTES</w:t>
            </w:r>
          </w:p>
        </w:tc>
      </w:tr>
      <w:tr w:rsidR="009C59CC" w:rsidRPr="00D948BE" w14:paraId="725A6AE4" w14:textId="77777777" w:rsidTr="009C59CC">
        <w:trPr>
          <w:trHeight w:val="333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noWrap/>
            <w:vAlign w:val="center"/>
          </w:tcPr>
          <w:p w14:paraId="332C419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Actividades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43DE1B1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Localización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5DCE4"/>
            <w:vAlign w:val="center"/>
          </w:tcPr>
          <w:p w14:paraId="3AC2599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Inicio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4CF4931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Fecha Fin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DBC600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Nº Usuarios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1EBDCC7C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 xml:space="preserve">Importe total destinado a la actividad </w:t>
            </w:r>
          </w:p>
        </w:tc>
      </w:tr>
      <w:tr w:rsidR="009C59CC" w:rsidRPr="00D948BE" w14:paraId="7C40DDA8" w14:textId="77777777" w:rsidTr="009C59CC">
        <w:trPr>
          <w:trHeight w:val="446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C38F5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F90D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5635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365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1F463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93D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AE82CF1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F8480DF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0DB2D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54A5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517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C049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36EA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53A92A66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8110F90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EE472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EE12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52D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6A20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2A88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65E7DE37" w14:textId="77777777" w:rsidTr="009C59CC">
        <w:trPr>
          <w:trHeight w:val="41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CC6A9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1ED0A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455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EB7B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C0B4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F65F8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075146D9" w14:textId="77777777" w:rsidTr="009C59CC">
        <w:trPr>
          <w:trHeight w:val="407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44DF3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34F947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C1BFE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ABB3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DB96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0E295" w14:textId="77777777" w:rsidR="009C59CC" w:rsidRPr="00D948BE" w:rsidRDefault="009C59CC" w:rsidP="009C59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9C59CC" w:rsidRPr="00D948BE" w14:paraId="2AAFF23C" w14:textId="77777777" w:rsidTr="009C59CC">
        <w:trPr>
          <w:trHeight w:val="407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5417A8B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6.1.1 OTRAS ACTIVIDADES NO PREVISTAS Y REALIZADAS:</w:t>
            </w:r>
          </w:p>
        </w:tc>
      </w:tr>
      <w:tr w:rsidR="009C59CC" w:rsidRPr="00D948BE" w14:paraId="0FDD916C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CB067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839A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07CA0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DD4D2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57B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E902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67813489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20A0DE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84D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579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5BF8B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2438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C5560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27786CDF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2C9533F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8B82C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2620C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C378F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5327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DCDA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7E8A87C8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F566C6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74A9DF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A5B81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94094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35724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6D6363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1AA5BE2" w14:textId="77777777" w:rsidTr="009C59CC">
        <w:trPr>
          <w:trHeight w:val="345"/>
        </w:trPr>
        <w:tc>
          <w:tcPr>
            <w:tcW w:w="14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noWrap/>
            <w:vAlign w:val="center"/>
          </w:tcPr>
          <w:p w14:paraId="2387F40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  <w:r w:rsidRPr="00D948B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6.1.2 OTRAS ACTIVIDADES PREVISTAS Y NO REALIZADAS:</w:t>
            </w:r>
          </w:p>
        </w:tc>
      </w:tr>
      <w:tr w:rsidR="009C59CC" w:rsidRPr="00D948BE" w14:paraId="776521C1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93B9AD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47141E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DB768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5ED24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B63207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AA2BF6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5AEE01A2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CCDB73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0BD22C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8AC484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A1D0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C1C7DB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1D1651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  <w:tr w:rsidR="009C59CC" w:rsidRPr="00D948BE" w14:paraId="3F75DF30" w14:textId="77777777" w:rsidTr="009C59CC">
        <w:trPr>
          <w:trHeight w:val="13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C18661" w14:textId="77777777" w:rsidR="009C59CC" w:rsidRPr="00D948BE" w:rsidRDefault="009C59CC" w:rsidP="009C59CC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4D31F8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2E550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A40F52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C8DC9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083F6D" w14:textId="77777777" w:rsidR="009C59CC" w:rsidRPr="00D948BE" w:rsidRDefault="009C59CC" w:rsidP="009C59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es-ES"/>
              </w:rPr>
            </w:pPr>
          </w:p>
        </w:tc>
      </w:tr>
    </w:tbl>
    <w:p w14:paraId="27FFFCD2" w14:textId="77777777" w:rsidR="00D948BE" w:rsidRDefault="00D948BE"/>
    <w:tbl>
      <w:tblPr>
        <w:tblW w:w="146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33"/>
        <w:gridCol w:w="1387"/>
        <w:gridCol w:w="1778"/>
        <w:gridCol w:w="895"/>
        <w:gridCol w:w="895"/>
        <w:gridCol w:w="1529"/>
        <w:gridCol w:w="1529"/>
        <w:gridCol w:w="1991"/>
        <w:gridCol w:w="2483"/>
      </w:tblGrid>
      <w:tr w:rsidR="00BC4FDA" w:rsidRPr="00BC4FDA" w14:paraId="744CCD18" w14:textId="77777777" w:rsidTr="007F7BAD">
        <w:trPr>
          <w:trHeight w:val="205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292C99A" w14:textId="77777777" w:rsidR="00BC4FDA" w:rsidRPr="00BC4FDA" w:rsidRDefault="00BC4FDA" w:rsidP="00BC4FDA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7. PERSONAL DEL PROYECTO</w:t>
            </w:r>
          </w:p>
        </w:tc>
      </w:tr>
      <w:tr w:rsidR="00BC4FDA" w:rsidRPr="00BC4FDA" w14:paraId="5A1A82C3" w14:textId="77777777" w:rsidTr="00BC4FDA">
        <w:trPr>
          <w:trHeight w:val="436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64FBBE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7.1 Medios personales</w:t>
            </w:r>
          </w:p>
        </w:tc>
      </w:tr>
      <w:tr w:rsidR="00BC4FDA" w:rsidRPr="00BC4FDA" w14:paraId="06B4A316" w14:textId="77777777" w:rsidTr="007F7BAD">
        <w:trPr>
          <w:trHeight w:val="38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6174B68" w14:textId="77777777" w:rsidR="00BC4FDA" w:rsidRPr="00BC4FDA" w:rsidRDefault="00BC4FDA" w:rsidP="007F7BAD">
            <w:pPr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7.1.1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equipo de personal contratado que ha realizado el proyecto</w:t>
            </w:r>
          </w:p>
        </w:tc>
      </w:tr>
      <w:tr w:rsidR="00BC4FDA" w:rsidRPr="00BC4FDA" w14:paraId="6767818D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E12F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E257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459D7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B748A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6C229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78ADF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B78B4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129D7DC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E1FF1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044C1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E8827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E22D8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5FA73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1DC60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427C0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7F5930F0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EEDFAC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ABB72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41DAA8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24B93D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8E3471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AB60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B95729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7C2F0C82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B76897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6634370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especificar el coste del personal imputable económicamente al proyecto</w:t>
            </w:r>
          </w:p>
        </w:tc>
      </w:tr>
      <w:tr w:rsidR="00BC4FDA" w:rsidRPr="00BC4FDA" w14:paraId="7782B984" w14:textId="77777777" w:rsidTr="007F7BAD">
        <w:trPr>
          <w:trHeight w:val="437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FFCDB0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s-ES"/>
              </w:rPr>
              <w:t xml:space="preserve">7.1.2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Personal voluntario que ha participado en el proyecto</w:t>
            </w:r>
          </w:p>
        </w:tc>
      </w:tr>
      <w:tr w:rsidR="00194B6B" w:rsidRPr="00BC4FDA" w14:paraId="46D30BC9" w14:textId="77777777" w:rsidTr="00420A04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D140253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textAlignment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856820" w14:textId="77777777" w:rsidR="00194B6B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17E4066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Formación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/Profesión</w:t>
            </w:r>
          </w:p>
          <w:p w14:paraId="1E3F63D0" w14:textId="7BAA8A37" w:rsidR="00194B6B" w:rsidRPr="00BC4FDA" w:rsidRDefault="00194B6B" w:rsidP="00194B6B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E4EB3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Nº h</w:t>
            </w: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oras/semana dedicación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218AB4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Tipo de actuación (1)</w:t>
            </w:r>
          </w:p>
        </w:tc>
      </w:tr>
      <w:tr w:rsidR="00194B6B" w:rsidRPr="00BC4FDA" w14:paraId="4264A9F7" w14:textId="77777777" w:rsidTr="0092757D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77EEA5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52B40F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3D26A1B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A3D72AA" w14:textId="77777777" w:rsidR="00194B6B" w:rsidRPr="00BC4FDA" w:rsidRDefault="00194B6B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38307A6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AD94A2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FDFFA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45627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DF3D1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371DE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4E10C4F" w14:textId="77777777" w:rsidTr="00BC4FDA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4C9585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4E4D0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5ED0BF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EFB13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6F035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49F630C1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8A20067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(1) Especificar el tipo de tareas asignadas al personal voluntario (</w:t>
            </w:r>
            <w:r w:rsidR="0068790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social, educativa, sanitaria,..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.)</w:t>
            </w:r>
          </w:p>
        </w:tc>
      </w:tr>
      <w:tr w:rsidR="00BC4FDA" w:rsidRPr="00BC4FDA" w14:paraId="52968972" w14:textId="77777777" w:rsidTr="007F7BAD">
        <w:trPr>
          <w:trHeight w:val="439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944F1" w14:textId="77777777" w:rsidR="00BC4FDA" w:rsidRPr="00BC4FDA" w:rsidRDefault="00BC4FDA" w:rsidP="00BC4FDA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</w:pPr>
            <w:r w:rsidRPr="007F7BAD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es-ES"/>
              </w:rPr>
              <w:t>7.1.3</w:t>
            </w:r>
            <w:r w:rsidRPr="00BC4FDA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es-ES"/>
              </w:rPr>
              <w:t xml:space="preserve">  </w:t>
            </w:r>
            <w:r w:rsidRPr="00BC4F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Datos del personal contratado imputado a la partida de Gastos de Gestión y Administración</w:t>
            </w:r>
          </w:p>
        </w:tc>
      </w:tr>
      <w:tr w:rsidR="00BC4FDA" w:rsidRPr="00BC4FDA" w14:paraId="0310B5CB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423C79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Categoría profesional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BAC91E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trabajadores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66C8B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semanales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2E5D2E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Nº horas mensuales</w:t>
            </w: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DB9ABF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Tareas</w:t>
            </w: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06FF1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Grupo de cotización (1)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275FA51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Total gastos de personal (2)</w:t>
            </w:r>
          </w:p>
        </w:tc>
      </w:tr>
      <w:tr w:rsidR="000338FC" w:rsidRPr="00BC4FDA" w14:paraId="6E5F5028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31AE15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43F170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922D4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8DFE39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2B2027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17D3B2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532FD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5A5E8A9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99306FF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880496A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C8D4D1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3D410B4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9181A9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281A0B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7BF655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338FC" w:rsidRPr="00BC4FDA" w14:paraId="0B7066C5" w14:textId="77777777" w:rsidTr="00194B6B">
        <w:trPr>
          <w:trHeight w:val="31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8DB3D56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CCF0F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44528C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A1FAE83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C768F6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9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B689558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3647E2" w14:textId="77777777" w:rsidR="00BC4FDA" w:rsidRPr="00BC4FDA" w:rsidRDefault="00BC4FDA" w:rsidP="00BC4FDA">
            <w:pPr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C4FDA" w:rsidRPr="00BC4FDA" w14:paraId="56394624" w14:textId="77777777" w:rsidTr="00BC4FDA">
        <w:trPr>
          <w:trHeight w:val="310"/>
        </w:trPr>
        <w:tc>
          <w:tcPr>
            <w:tcW w:w="0" w:type="auto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22359D9" w14:textId="77777777" w:rsidR="00BC4FDA" w:rsidRPr="00BC4FDA" w:rsidRDefault="00BC4FDA" w:rsidP="00BC4FDA">
            <w:pPr>
              <w:autoSpaceDE w:val="0"/>
              <w:adjustRightInd w:val="0"/>
              <w:spacing w:after="0" w:line="240" w:lineRule="auto"/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sz w:val="20"/>
                <w:szCs w:val="20"/>
                <w:lang w:eastAsia="es-ES"/>
              </w:rPr>
              <w:t>(</w:t>
            </w:r>
            <w:r w:rsidRPr="00BC4FDA">
              <w:rPr>
                <w:rFonts w:ascii="Arial" w:eastAsia="Times New Roman" w:hAnsi="Arial" w:cs="Arial"/>
                <w:iCs/>
                <w:sz w:val="18"/>
                <w:szCs w:val="18"/>
                <w:lang w:eastAsia="es-ES"/>
              </w:rPr>
              <w:t>1) Indicar el grupo de cotización de la Seguridad Social de la categoría profesional correspondiente</w:t>
            </w:r>
          </w:p>
          <w:p w14:paraId="513AC235" w14:textId="77777777" w:rsidR="00BC4FDA" w:rsidRPr="00BC4FDA" w:rsidRDefault="00BC4FDA" w:rsidP="009E049E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(2) Sólo e</w:t>
            </w:r>
            <w:r w:rsidR="009E049E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s</w:t>
            </w:r>
            <w:r w:rsidRPr="00BC4FDA">
              <w:rPr>
                <w:rFonts w:ascii="Arial" w:eastAsia="Times New Roman" w:hAnsi="Arial" w:cs="Arial"/>
                <w:iCs/>
                <w:color w:val="000000"/>
                <w:sz w:val="18"/>
                <w:szCs w:val="18"/>
                <w:lang w:eastAsia="es-ES"/>
              </w:rPr>
              <w:t>pecificar el coste del personal imputable económicamente al proyecto</w:t>
            </w:r>
          </w:p>
        </w:tc>
      </w:tr>
    </w:tbl>
    <w:tbl>
      <w:tblPr>
        <w:tblpPr w:leftFromText="141" w:rightFromText="141" w:vertAnchor="page" w:horzAnchor="margin" w:tblpXSpec="center" w:tblpY="2846"/>
        <w:tblW w:w="149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1843"/>
        <w:gridCol w:w="1634"/>
        <w:gridCol w:w="1843"/>
        <w:gridCol w:w="1701"/>
        <w:gridCol w:w="1701"/>
        <w:gridCol w:w="1984"/>
      </w:tblGrid>
      <w:tr w:rsidR="007D75BD" w:rsidRPr="007D75BD" w14:paraId="5D904F2F" w14:textId="77777777" w:rsidTr="00E7683C">
        <w:trPr>
          <w:trHeight w:val="416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noWrap/>
            <w:vAlign w:val="center"/>
            <w:hideMark/>
          </w:tcPr>
          <w:p w14:paraId="6E44B99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black"/>
                <w:lang w:eastAsia="es-ES"/>
              </w:rPr>
              <w:lastRenderedPageBreak/>
              <w:t>8.- RESUMEN ECONÓMICO</w:t>
            </w:r>
          </w:p>
        </w:tc>
      </w:tr>
      <w:tr w:rsidR="007D75BD" w:rsidRPr="007D75BD" w14:paraId="5BB10654" w14:textId="77777777" w:rsidTr="00E7683C">
        <w:trPr>
          <w:trHeight w:val="417"/>
        </w:trPr>
        <w:tc>
          <w:tcPr>
            <w:tcW w:w="14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043AB7F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ESTADO DE LIQUIDACIÓN DEL PROYECTO, DESGLOSADO POR ORIGEN DE FINANCIACIÓN, POR CONCEPTOS Y PARTIDAS DE GASTO</w:t>
            </w:r>
          </w:p>
        </w:tc>
      </w:tr>
      <w:tr w:rsidR="007D75BD" w:rsidRPr="007D75BD" w14:paraId="268102DC" w14:textId="77777777" w:rsidTr="00E7683C">
        <w:trPr>
          <w:trHeight w:val="369"/>
        </w:trPr>
        <w:tc>
          <w:tcPr>
            <w:tcW w:w="4248" w:type="dxa"/>
            <w:tcBorders>
              <w:left w:val="single" w:sz="8" w:space="0" w:color="auto"/>
              <w:bottom w:val="nil"/>
              <w:right w:val="nil"/>
            </w:tcBorders>
            <w:shd w:val="clear" w:color="auto" w:fill="D5DCE4"/>
            <w:noWrap/>
            <w:vAlign w:val="bottom"/>
            <w:hideMark/>
          </w:tcPr>
          <w:p w14:paraId="0991019F" w14:textId="1AF7EC8F" w:rsid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GASTOS</w:t>
            </w:r>
          </w:p>
          <w:p w14:paraId="5C3D4034" w14:textId="77777777" w:rsidR="007B727E" w:rsidRPr="007D75BD" w:rsidRDefault="007B727E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4D4F4B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Subvención</w:t>
            </w:r>
          </w:p>
          <w:p w14:paraId="68BBF00F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CARM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0CF54D6A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Ingresos del proyecto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39A78671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Otras</w:t>
            </w:r>
          </w:p>
          <w:p w14:paraId="6ADD79F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Subvenciones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4D9CB532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Financiación propia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5DCE4"/>
            <w:vAlign w:val="center"/>
            <w:hideMark/>
          </w:tcPr>
          <w:p w14:paraId="0FE02F7C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Intereses imputados al proyecto</w:t>
            </w: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5DCE4"/>
            <w:noWrap/>
            <w:vAlign w:val="bottom"/>
            <w:hideMark/>
          </w:tcPr>
          <w:p w14:paraId="268A663D" w14:textId="08C64A02" w:rsidR="007D75BD" w:rsidRPr="007D75BD" w:rsidRDefault="007B727E" w:rsidP="007B72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  <w:t>TOTAL</w:t>
            </w:r>
          </w:p>
        </w:tc>
      </w:tr>
      <w:tr w:rsidR="007D75BD" w:rsidRPr="007D75BD" w14:paraId="1710ACF6" w14:textId="77777777" w:rsidTr="00E7683C">
        <w:trPr>
          <w:trHeight w:val="481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3E577D73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GASTOS CORRIENTES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(A)</w:t>
            </w: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82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43ED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C77A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2E6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A16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C0D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3FF7D0AC" w14:textId="77777777" w:rsidTr="00E7683C">
        <w:trPr>
          <w:trHeight w:val="422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75C8289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1 - Personal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1C4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26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26D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F99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C5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827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5BE729D5" w14:textId="77777777" w:rsidTr="00E7683C">
        <w:trPr>
          <w:trHeight w:val="41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210D397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2 - Mantenimiento y Actividades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262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3BB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3DF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CA7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4886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C33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2F673C01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4E3CB3F5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2.1 - Gastos del Local donde se desarrolla el proyecto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0A7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50A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1090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2C6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4A4B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EBB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306444BF" w14:textId="77777777" w:rsidTr="00E7683C">
        <w:trPr>
          <w:trHeight w:val="321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</w:tcPr>
          <w:p w14:paraId="2675C35D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2.2 - Otro gastos de actividad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487D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B769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1E0B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5AB9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55A3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1A71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991D578" w14:textId="77777777" w:rsidTr="00E7683C">
        <w:trPr>
          <w:trHeight w:val="49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1AE2523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2.3 - Auditoría de cuentas sobre la justificación de la subvención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369B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B353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97D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EB53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A31C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5823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642283FB" w14:textId="77777777" w:rsidTr="00E7683C">
        <w:trPr>
          <w:trHeight w:val="333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7AB733BB" w14:textId="77777777" w:rsidR="007D75BD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2.4 - Gastos de Calidad de los Proyectos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896A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8591D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F7C3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CF2D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C159E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6122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4D5A3F23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B2E281A" w14:textId="6FB93A52" w:rsidR="007B727E" w:rsidRPr="007D75BD" w:rsidRDefault="007D75BD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2.5 - Gastos de los Proyectos de Urgencia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520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9EF8A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7384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F00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24C0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7C9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0FBE1BEC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1E8EED65" w14:textId="3B520A5F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2.6 - Gastos de póliza de seguros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a.e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y </w:t>
            </w:r>
            <w:proofErr w:type="spellStart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r.c</w:t>
            </w:r>
            <w:proofErr w:type="spellEnd"/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voluntarios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60A97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126F5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0789F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029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A6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2059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B727E" w:rsidRPr="007D75BD" w14:paraId="32D654C9" w14:textId="77777777" w:rsidTr="00E7683C">
        <w:trPr>
          <w:trHeight w:val="429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bottom"/>
          </w:tcPr>
          <w:p w14:paraId="3E6FBCA2" w14:textId="53F25CB3" w:rsidR="007B727E" w:rsidRPr="0089562F" w:rsidRDefault="007B727E" w:rsidP="007B727E">
            <w:pPr>
              <w:spacing w:after="12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  2.7 – Otros </w:t>
            </w:r>
            <w:r w:rsidR="00331107"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(especificar</w:t>
            </w:r>
            <w:r w:rsidRPr="0089562F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46C64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F147D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1E949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F623E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8E4BA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B8551" w14:textId="77777777" w:rsidR="007B727E" w:rsidRPr="007D75BD" w:rsidRDefault="007B727E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</w:tc>
      </w:tr>
      <w:tr w:rsidR="007D75BD" w:rsidRPr="007D75BD" w14:paraId="7B9540CF" w14:textId="77777777" w:rsidTr="00E7683C">
        <w:trPr>
          <w:trHeight w:val="428"/>
        </w:trPr>
        <w:tc>
          <w:tcPr>
            <w:tcW w:w="4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1A3507D8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sz w:val="18"/>
                <w:szCs w:val="18"/>
                <w:lang w:eastAsia="es-ES"/>
              </w:rPr>
              <w:t>3 - Dietas y gastos de viaje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B30B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BB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76B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A804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660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062A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  <w:tr w:rsidR="007D75BD" w:rsidRPr="007D75BD" w14:paraId="76E290B6" w14:textId="77777777" w:rsidTr="00E7683C">
        <w:trPr>
          <w:trHeight w:val="443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5DCE4"/>
            <w:vAlign w:val="center"/>
            <w:hideMark/>
          </w:tcPr>
          <w:p w14:paraId="27E4428E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 GAST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OS DE GESTIÓN Y ADMINISTRACIÓN (B):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A1713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43DC6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90CC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C0F9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C2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BFC15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 </w:t>
            </w:r>
          </w:p>
        </w:tc>
      </w:tr>
      <w:tr w:rsidR="007D75BD" w:rsidRPr="007D75BD" w14:paraId="5557AB04" w14:textId="77777777" w:rsidTr="00E7683C">
        <w:trPr>
          <w:trHeight w:val="3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noWrap/>
            <w:vAlign w:val="center"/>
            <w:hideMark/>
          </w:tcPr>
          <w:p w14:paraId="6CD68336" w14:textId="77777777" w:rsidR="007D75BD" w:rsidRPr="007D75BD" w:rsidRDefault="007D75BD" w:rsidP="00E768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7D75B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TOTALES</w:t>
            </w:r>
            <w:r w:rsidR="0068790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 xml:space="preserve"> (A+B):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9A7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A337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3772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C84F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B6BE0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1671" w14:textId="77777777" w:rsidR="007D75BD" w:rsidRPr="007D75BD" w:rsidRDefault="007D75BD" w:rsidP="00E768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  <w:r w:rsidRPr="007D75BD">
              <w:rPr>
                <w:rFonts w:ascii="Arial" w:eastAsia="Times New Roman" w:hAnsi="Arial" w:cs="Arial"/>
                <w:sz w:val="20"/>
                <w:szCs w:val="20"/>
                <w:lang w:eastAsia="es-ES"/>
              </w:rPr>
              <w:t> </w:t>
            </w:r>
          </w:p>
        </w:tc>
      </w:tr>
    </w:tbl>
    <w:p w14:paraId="1F489A9D" w14:textId="77777777" w:rsidR="0087209D" w:rsidRDefault="0087209D"/>
    <w:p w14:paraId="3F602A90" w14:textId="77777777" w:rsidR="00A241C2" w:rsidRDefault="00A241C2">
      <w:pPr>
        <w:sectPr w:rsidR="00A241C2" w:rsidSect="00BC4FDA">
          <w:headerReference w:type="default" r:id="rId9"/>
          <w:pgSz w:w="16838" w:h="11906" w:orient="landscape"/>
          <w:pgMar w:top="284" w:right="2268" w:bottom="1134" w:left="1417" w:header="708" w:footer="708" w:gutter="0"/>
          <w:cols w:space="708"/>
          <w:docGrid w:linePitch="360"/>
        </w:sectPr>
      </w:pPr>
    </w:p>
    <w:tbl>
      <w:tblPr>
        <w:tblW w:w="10490" w:type="dxa"/>
        <w:tblInd w:w="4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90"/>
      </w:tblGrid>
      <w:tr w:rsidR="00652DF2" w:rsidRPr="00286D53" w14:paraId="2ACA7593" w14:textId="77777777" w:rsidTr="00177DA5">
        <w:trPr>
          <w:trHeight w:val="356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000000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74DB29F" w14:textId="77777777" w:rsidR="00652DF2" w:rsidRPr="00286D53" w:rsidRDefault="00652DF2" w:rsidP="00177DA5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color w:val="FFFFFF"/>
                <w:kern w:val="3"/>
                <w:sz w:val="26"/>
                <w:szCs w:val="26"/>
                <w:lang w:eastAsia="es-ES"/>
              </w:rPr>
              <w:lastRenderedPageBreak/>
              <w:t>9. MODIFICACIONES - CONCLUSIÓN</w:t>
            </w:r>
          </w:p>
        </w:tc>
      </w:tr>
      <w:tr w:rsidR="00652DF2" w:rsidRPr="00286D53" w14:paraId="7D4B7B0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40D4C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9.1 Reintegros Voluntarios: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(Indicar si se han solicitado reintegros voluntarios)</w:t>
            </w:r>
          </w:p>
        </w:tc>
      </w:tr>
      <w:tr w:rsidR="00652DF2" w:rsidRPr="00286D53" w14:paraId="7F7C0908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3BC92B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4554D0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5778B12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C30F411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D10144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CE6DB6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52DF2" w:rsidRPr="00286D53" w14:paraId="6D075997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4737975" w14:textId="4B74425F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9.2 Modificaciones solicitadas: 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>Indicar</w:t>
            </w:r>
            <w:r w:rsidR="003D291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si se han solicitado</w:t>
            </w:r>
            <w:r w:rsidRPr="00286D53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 o comunicado a la Conseje</w:t>
            </w: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es-ES"/>
              </w:rPr>
              <w:t xml:space="preserve">ría modificaciones del proyecto). </w:t>
            </w:r>
          </w:p>
        </w:tc>
      </w:tr>
      <w:tr w:rsidR="00652DF2" w:rsidRPr="00286D53" w14:paraId="11D5E0B5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E04D8C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AFC81B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40816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50429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31848A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35A89479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F54C352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652DF2" w:rsidRPr="00286D53" w14:paraId="68D3141D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51A30E8" w14:textId="4A429DD9" w:rsidR="00652DF2" w:rsidRPr="00286D53" w:rsidRDefault="00652DF2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9.3 Desviaciones: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(Indicar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entre estas, </w:t>
            </w:r>
            <w:r w:rsidRPr="006C5AB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como ha afectado la declaración del estado de alarma en la ejecución del proyecto, si ha realizado ERTE, modificaciones al respecto, etc.).</w:t>
            </w:r>
          </w:p>
        </w:tc>
      </w:tr>
      <w:tr w:rsidR="00652DF2" w:rsidRPr="00286D53" w14:paraId="70B2922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4B7829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F199D7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BACA6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F49C86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7F25B43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47FA5C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007B09E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20F5167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  <w:tr w:rsidR="003D2912" w:rsidRPr="00286D53" w14:paraId="1AB8F6A1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AC6E12A" w14:textId="2723473E" w:rsidR="003D2912" w:rsidRPr="00286D53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9.4. Dificultades: </w:t>
            </w:r>
            <w:r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(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Señalar posibles dificultades en la implementación </w:t>
            </w:r>
            <w:r w:rsid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y en la ejecución 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del proyecto</w:t>
            </w:r>
            <w:r w:rsidR="0006032D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 xml:space="preserve"> desde un punto de vista técnico y/o de gestión</w:t>
            </w:r>
            <w:r w:rsidR="00946958" w:rsidRPr="0094695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ES"/>
              </w:rPr>
              <w:t>).</w:t>
            </w:r>
          </w:p>
        </w:tc>
      </w:tr>
      <w:tr w:rsidR="003D2912" w:rsidRPr="00286D53" w14:paraId="04EEDD8C" w14:textId="77777777" w:rsidTr="003D2912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CCAD96" w14:textId="77777777" w:rsidR="003D2912" w:rsidRDefault="003D291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02C00C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33259480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3BEC8AB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09252C01" w14:textId="77777777" w:rsidR="00946958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  <w:p w14:paraId="44DA4752" w14:textId="77777777" w:rsidR="00946958" w:rsidRPr="00286D53" w:rsidRDefault="00946958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652DF2" w:rsidRPr="00286D53" w14:paraId="675F0164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D9D51FD" w14:textId="31A1231C" w:rsidR="00652DF2" w:rsidRPr="00286D53" w:rsidRDefault="00946958" w:rsidP="00177DA5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E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9.5</w:t>
            </w:r>
            <w:r w:rsidR="00652DF2" w:rsidRPr="00286D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Conclusiones: </w:t>
            </w:r>
          </w:p>
        </w:tc>
      </w:tr>
      <w:tr w:rsidR="00652DF2" w:rsidRPr="00286D53" w14:paraId="14C2F660" w14:textId="77777777" w:rsidTr="00177DA5">
        <w:trPr>
          <w:trHeight w:val="277"/>
        </w:trPr>
        <w:tc>
          <w:tcPr>
            <w:tcW w:w="104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2C5592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7FA28BA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42F92F34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6C94AA3D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E53E9E3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14406988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061D4580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  <w:p w14:paraId="2BFFF0BB" w14:textId="77777777" w:rsidR="00652DF2" w:rsidRPr="00286D53" w:rsidRDefault="00652DF2" w:rsidP="00177DA5">
            <w:pPr>
              <w:autoSpaceDN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</w:tr>
    </w:tbl>
    <w:p w14:paraId="16727C72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</w:p>
    <w:p w14:paraId="411CE466" w14:textId="77777777" w:rsidR="00652DF2" w:rsidRDefault="00652DF2" w:rsidP="00652DF2">
      <w:pPr>
        <w:tabs>
          <w:tab w:val="left" w:pos="1701"/>
          <w:tab w:val="left" w:pos="2694"/>
          <w:tab w:val="left" w:pos="3969"/>
          <w:tab w:val="center" w:pos="4252"/>
          <w:tab w:val="left" w:pos="5954"/>
          <w:tab w:val="right" w:pos="8504"/>
        </w:tabs>
        <w:suppressAutoHyphens/>
        <w:autoSpaceDN w:val="0"/>
        <w:spacing w:after="0" w:line="240" w:lineRule="auto"/>
        <w:ind w:right="-54"/>
        <w:jc w:val="center"/>
        <w:textAlignment w:val="baseline"/>
        <w:rPr>
          <w:rFonts w:ascii="Arial" w:eastAsia="Times New Roman" w:hAnsi="Arial" w:cs="Arial"/>
          <w:kern w:val="3"/>
          <w:sz w:val="20"/>
          <w:szCs w:val="20"/>
          <w:lang w:eastAsia="es-ES"/>
        </w:rPr>
      </w:pP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El/la representante legal de la entidad</w:t>
      </w:r>
    </w:p>
    <w:p w14:paraId="730C95DD" w14:textId="77777777" w:rsidR="00A241C2" w:rsidRDefault="00A241C2"/>
    <w:p w14:paraId="44DE323A" w14:textId="77777777" w:rsidR="00652DF2" w:rsidRDefault="00652DF2" w:rsidP="00652DF2">
      <w:pPr>
        <w:jc w:val="center"/>
      </w:pPr>
      <w:r>
        <w:rPr>
          <w:rFonts w:ascii="Arial" w:eastAsia="Times New Roman" w:hAnsi="Arial" w:cs="Arial"/>
          <w:kern w:val="3"/>
          <w:sz w:val="20"/>
          <w:szCs w:val="20"/>
          <w:lang w:eastAsia="es-ES"/>
        </w:rPr>
        <w:t>D/</w:t>
      </w:r>
      <w:r w:rsidRPr="00286D53">
        <w:rPr>
          <w:rFonts w:ascii="Arial" w:eastAsia="Times New Roman" w:hAnsi="Arial" w:cs="Arial"/>
          <w:kern w:val="3"/>
          <w:sz w:val="20"/>
          <w:szCs w:val="20"/>
          <w:lang w:eastAsia="es-ES"/>
        </w:rPr>
        <w:t>Dña.: .....................................................................</w:t>
      </w:r>
    </w:p>
    <w:sectPr w:rsidR="00652DF2" w:rsidSect="00286D53">
      <w:headerReference w:type="default" r:id="rId10"/>
      <w:pgSz w:w="11906" w:h="16838"/>
      <w:pgMar w:top="0" w:right="1134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9F2EF" w14:textId="77777777" w:rsidR="00A241C2" w:rsidRDefault="00A241C2" w:rsidP="00342E7C">
      <w:pPr>
        <w:spacing w:after="0" w:line="240" w:lineRule="auto"/>
      </w:pPr>
      <w:r>
        <w:separator/>
      </w:r>
    </w:p>
  </w:endnote>
  <w:endnote w:type="continuationSeparator" w:id="0">
    <w:p w14:paraId="5D10400E" w14:textId="77777777" w:rsidR="00A241C2" w:rsidRDefault="00A241C2" w:rsidP="00342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C3366" w14:textId="77777777" w:rsidR="00A241C2" w:rsidRDefault="00A241C2" w:rsidP="003E1F85">
    <w:pPr>
      <w:pStyle w:val="Piedepgina"/>
      <w:pBdr>
        <w:top w:val="single" w:sz="4" w:space="1" w:color="auto"/>
      </w:pBdr>
      <w:tabs>
        <w:tab w:val="center" w:pos="7333"/>
        <w:tab w:val="center" w:pos="7852"/>
        <w:tab w:val="left" w:pos="10490"/>
        <w:tab w:val="left" w:pos="13888"/>
        <w:tab w:val="right" w:pos="14666"/>
        <w:tab w:val="right" w:pos="15704"/>
      </w:tabs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>
      <w:rPr>
        <w:rFonts w:ascii="Tahoma" w:eastAsia="Times New Roman" w:hAnsi="Tahoma" w:cs="Tahoma"/>
        <w:b/>
        <w:kern w:val="3"/>
        <w:sz w:val="16"/>
        <w:szCs w:val="16"/>
        <w:lang w:eastAsia="es-ES"/>
      </w:rPr>
      <w:t>Subvenciones Lucha contra la Pobreza y la Exclusión Social en la Región de Murcia</w:t>
    </w:r>
  </w:p>
  <w:p w14:paraId="573CB55B" w14:textId="77777777" w:rsidR="00A241C2" w:rsidRDefault="00A241C2" w:rsidP="003E1F85">
    <w:pPr>
      <w:pStyle w:val="Piedepgina"/>
      <w:pBdr>
        <w:top w:val="single" w:sz="4" w:space="1" w:color="auto"/>
      </w:pBdr>
      <w:tabs>
        <w:tab w:val="center" w:pos="7333"/>
        <w:tab w:val="center" w:pos="7852"/>
        <w:tab w:val="left" w:pos="10490"/>
        <w:tab w:val="left" w:pos="13888"/>
        <w:tab w:val="right" w:pos="14666"/>
        <w:tab w:val="right" w:pos="15704"/>
      </w:tabs>
      <w:jc w:val="center"/>
      <w:rPr>
        <w:rFonts w:ascii="Tahoma" w:eastAsia="Times New Roman" w:hAnsi="Tahoma" w:cs="Tahoma"/>
        <w:b/>
        <w:kern w:val="3"/>
        <w:sz w:val="16"/>
        <w:szCs w:val="16"/>
        <w:lang w:eastAsia="es-ES"/>
      </w:rPr>
    </w:pPr>
    <w:r w:rsidRPr="00BA2E05">
      <w:rPr>
        <w:rFonts w:ascii="Tahoma" w:hAnsi="Tahoma" w:cs="Arial"/>
        <w:sz w:val="16"/>
        <w:szCs w:val="16"/>
      </w:rPr>
      <w:t>(9683</w:t>
    </w:r>
    <w:r>
      <w:rPr>
        <w:rFonts w:ascii="Tahoma" w:hAnsi="Tahoma" w:cs="Arial"/>
        <w:sz w:val="16"/>
        <w:szCs w:val="16"/>
      </w:rPr>
      <w:t>75963-366425)</w:t>
    </w:r>
  </w:p>
  <w:p w14:paraId="4F065413" w14:textId="77777777" w:rsidR="00A241C2" w:rsidRDefault="00A241C2" w:rsidP="00DC4D88">
    <w:pPr>
      <w:pStyle w:val="Piedepgina"/>
      <w:pBdr>
        <w:top w:val="single" w:sz="4" w:space="1" w:color="auto"/>
      </w:pBdr>
      <w:tabs>
        <w:tab w:val="center" w:pos="7333"/>
        <w:tab w:val="center" w:pos="7852"/>
        <w:tab w:val="left" w:pos="10490"/>
        <w:tab w:val="left" w:pos="13888"/>
        <w:tab w:val="right" w:pos="14666"/>
        <w:tab w:val="right" w:pos="15704"/>
      </w:tabs>
      <w:jc w:val="right"/>
    </w:pPr>
    <w:r>
      <w:fldChar w:fldCharType="begin"/>
    </w:r>
    <w:r>
      <w:instrText>PAGE   \* MERGEFORMAT</w:instrText>
    </w:r>
    <w:r>
      <w:fldChar w:fldCharType="separate"/>
    </w:r>
    <w:r w:rsidR="002C4D8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ED9C2" w14:textId="77777777" w:rsidR="00A241C2" w:rsidRDefault="00A241C2" w:rsidP="00342E7C">
      <w:pPr>
        <w:spacing w:after="0" w:line="240" w:lineRule="auto"/>
      </w:pPr>
      <w:r>
        <w:separator/>
      </w:r>
    </w:p>
  </w:footnote>
  <w:footnote w:type="continuationSeparator" w:id="0">
    <w:p w14:paraId="4A2524AA" w14:textId="77777777" w:rsidR="00A241C2" w:rsidRDefault="00A241C2" w:rsidP="00342E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A26AD" w14:textId="77777777" w:rsidR="00A241C2" w:rsidRDefault="00A241C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7BF52EFA" wp14:editId="08181CB1">
          <wp:simplePos x="0" y="0"/>
          <wp:positionH relativeFrom="column">
            <wp:posOffset>-553720</wp:posOffset>
          </wp:positionH>
          <wp:positionV relativeFrom="paragraph">
            <wp:posOffset>-324714</wp:posOffset>
          </wp:positionV>
          <wp:extent cx="2743200" cy="1656080"/>
          <wp:effectExtent l="0" t="0" r="0" b="1270"/>
          <wp:wrapNone/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42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A241C2" w:rsidRPr="00FE3ADB" w14:paraId="645752A4" w14:textId="77777777" w:rsidTr="00A241C2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26AC0BE" w14:textId="77777777" w:rsidR="00A241C2" w:rsidRPr="00FE3ADB" w:rsidRDefault="00A241C2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647129A4" w14:textId="77777777" w:rsidR="00A241C2" w:rsidRPr="00FE3ADB" w:rsidRDefault="00A241C2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A241C2" w:rsidRPr="00FE3ADB" w14:paraId="005B604D" w14:textId="77777777" w:rsidTr="00A241C2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050A4429" w14:textId="77777777" w:rsidR="00A241C2" w:rsidRPr="00FE3ADB" w:rsidRDefault="00A241C2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75E57F8E" w14:textId="77777777" w:rsidR="00A241C2" w:rsidRPr="00FE3ADB" w:rsidRDefault="00A241C2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4C8A2B3C" w14:textId="77777777" w:rsidR="00A241C2" w:rsidRPr="00D81317" w:rsidRDefault="00A241C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6BA97EA7" w14:textId="77777777" w:rsidR="00A241C2" w:rsidRDefault="00A241C2" w:rsidP="00D8131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726419" w14:textId="77777777" w:rsidR="00D61729" w:rsidRDefault="00D61729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noProof/>
        <w:lang w:eastAsia="es-ES"/>
      </w:rPr>
      <w:drawing>
        <wp:anchor distT="0" distB="0" distL="114300" distR="114300" simplePos="0" relativeHeight="251662336" behindDoc="1" locked="0" layoutInCell="1" allowOverlap="1" wp14:anchorId="20116D1F" wp14:editId="5794084A">
          <wp:simplePos x="0" y="0"/>
          <wp:positionH relativeFrom="column">
            <wp:posOffset>-553720</wp:posOffset>
          </wp:positionH>
          <wp:positionV relativeFrom="paragraph">
            <wp:posOffset>-324714</wp:posOffset>
          </wp:positionV>
          <wp:extent cx="2743200" cy="1656080"/>
          <wp:effectExtent l="0" t="0" r="0" b="1270"/>
          <wp:wrapNone/>
          <wp:docPr id="9" name="Imagen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D81317">
      <w:rPr>
        <w:rFonts w:ascii="Times New Roman" w:eastAsia="Times New Roman" w:hAnsi="Times New Roman" w:cs="Times New Roman"/>
        <w:szCs w:val="20"/>
        <w:lang w:val="es-ES_tradnl" w:eastAsia="es-ES"/>
      </w:rPr>
      <w:t xml:space="preserve">                                                                   </w:t>
    </w:r>
  </w:p>
  <w:tbl>
    <w:tblPr>
      <w:tblW w:w="5095" w:type="dxa"/>
      <w:tblCellSpacing w:w="0" w:type="dxa"/>
      <w:tblInd w:w="893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D61729" w:rsidRPr="00FE3ADB" w14:paraId="4A29873E" w14:textId="77777777" w:rsidTr="00D61729">
      <w:trPr>
        <w:trHeight w:val="382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5E76DD1C" w14:textId="77777777" w:rsidR="00D61729" w:rsidRPr="00FE3ADB" w:rsidRDefault="00D61729" w:rsidP="00E9346D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110D66B2" w14:textId="77777777" w:rsidR="00D61729" w:rsidRPr="00FE3ADB" w:rsidRDefault="00D61729" w:rsidP="00E9346D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D61729" w:rsidRPr="00FE3ADB" w14:paraId="6F91763A" w14:textId="77777777" w:rsidTr="00D61729">
      <w:trPr>
        <w:trHeight w:val="370"/>
        <w:tblCellSpacing w:w="0" w:type="dxa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3636216D" w14:textId="77777777" w:rsidR="00D61729" w:rsidRPr="00FE3ADB" w:rsidRDefault="00D61729" w:rsidP="00E9346D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55AD2C83" w14:textId="77777777" w:rsidR="00D61729" w:rsidRPr="00FE3ADB" w:rsidRDefault="00D61729" w:rsidP="00E9346D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3A718AB4" w14:textId="77777777" w:rsidR="00D61729" w:rsidRPr="00D81317" w:rsidRDefault="00D61729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  <w:p w14:paraId="30E2EA24" w14:textId="77777777" w:rsidR="00D61729" w:rsidRDefault="00D61729" w:rsidP="00D8131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636F62" w14:textId="77777777" w:rsidR="00652DF2" w:rsidRDefault="00652DF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noProof/>
        <w:szCs w:val="20"/>
        <w:lang w:eastAsia="es-ES"/>
      </w:rPr>
    </w:pPr>
    <w:r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650EEA67" wp14:editId="0843645D">
          <wp:simplePos x="0" y="0"/>
          <wp:positionH relativeFrom="column">
            <wp:posOffset>242951</wp:posOffset>
          </wp:positionH>
          <wp:positionV relativeFrom="paragraph">
            <wp:posOffset>-340360</wp:posOffset>
          </wp:positionV>
          <wp:extent cx="2743200" cy="1656080"/>
          <wp:effectExtent l="0" t="0" r="0" b="1270"/>
          <wp:wrapNone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64" r="57547"/>
                  <a:stretch/>
                </pic:blipFill>
                <pic:spPr bwMode="auto">
                  <a:xfrm>
                    <a:off x="0" y="0"/>
                    <a:ext cx="2743200" cy="16560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                                                                         </w:t>
    </w:r>
  </w:p>
  <w:tbl>
    <w:tblPr>
      <w:tblW w:w="5095" w:type="dxa"/>
      <w:jc w:val="right"/>
      <w:tblCellSpacing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000000"/>
        <w:insideV w:val="single" w:sz="6" w:space="0" w:color="000000"/>
      </w:tblBorders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5095"/>
    </w:tblGrid>
    <w:tr w:rsidR="00652DF2" w:rsidRPr="00FE3ADB" w14:paraId="198BA27A" w14:textId="77777777" w:rsidTr="00652DF2">
      <w:trPr>
        <w:trHeight w:val="382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5B4BFBF" w14:textId="77777777" w:rsidR="00652DF2" w:rsidRPr="00FE3ADB" w:rsidRDefault="00652DF2" w:rsidP="00652DF2">
          <w:pPr>
            <w:spacing w:before="100" w:beforeAutospacing="1" w:after="0" w:line="288" w:lineRule="auto"/>
            <w:jc w:val="both"/>
            <w:rPr>
              <w:rFonts w:ascii="Times New Roman" w:eastAsia="Times New Roman" w:hAnsi="Times New Roman" w:cs="Times New Roman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Procedimiento:</w:t>
          </w:r>
        </w:p>
        <w:p w14:paraId="522CBE41" w14:textId="77777777" w:rsidR="00652DF2" w:rsidRPr="00FE3ADB" w:rsidRDefault="00652DF2" w:rsidP="00652DF2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3A7AA0">
            <w:rPr>
              <w:rFonts w:ascii="Arial" w:eastAsia="Times New Roman" w:hAnsi="Arial" w:cs="Arial"/>
              <w:sz w:val="18"/>
              <w:szCs w:val="18"/>
              <w:lang w:eastAsia="es-ES"/>
            </w:rPr>
            <w:t xml:space="preserve">2581 </w:t>
          </w:r>
          <w:r w:rsidRPr="003A7AA0">
            <w:rPr>
              <w:rFonts w:ascii="Arial" w:eastAsia="SimSun" w:hAnsi="Arial" w:cs="Arial"/>
              <w:bCs/>
              <w:color w:val="000000"/>
              <w:kern w:val="3"/>
              <w:sz w:val="18"/>
              <w:szCs w:val="18"/>
              <w:lang w:eastAsia="zh-CN" w:bidi="hi-IN"/>
            </w:rPr>
            <w:t xml:space="preserve">Subvenciones </w:t>
          </w:r>
          <w:r w:rsidRPr="003A7AA0">
            <w:rPr>
              <w:rFonts w:ascii="Arial" w:eastAsia="SimSun" w:hAnsi="Arial" w:cs="Arial"/>
              <w:kern w:val="3"/>
              <w:sz w:val="18"/>
              <w:szCs w:val="18"/>
              <w:lang w:eastAsia="zh-CN" w:bidi="hi-IN"/>
            </w:rPr>
            <w:t>a Entidades del Tercer Sector de Acción Social, para el Desarrollo de Actuaciones en la Lucha contra la Pobreza y la Exclusión Social en la Región de Murcia</w:t>
          </w:r>
        </w:p>
      </w:tc>
    </w:tr>
    <w:tr w:rsidR="00652DF2" w:rsidRPr="00FE3ADB" w14:paraId="7C7EEC73" w14:textId="77777777" w:rsidTr="00652DF2">
      <w:trPr>
        <w:trHeight w:val="370"/>
        <w:tblCellSpacing w:w="0" w:type="dxa"/>
        <w:jc w:val="right"/>
      </w:trPr>
      <w:tc>
        <w:tcPr>
          <w:tcW w:w="5095" w:type="dxa"/>
          <w:tcMar>
            <w:top w:w="57" w:type="dxa"/>
            <w:left w:w="57" w:type="dxa"/>
            <w:bottom w:w="57" w:type="dxa"/>
            <w:right w:w="57" w:type="dxa"/>
          </w:tcMar>
          <w:hideMark/>
        </w:tcPr>
        <w:p w14:paraId="1CE4D426" w14:textId="77777777" w:rsidR="00652DF2" w:rsidRPr="00FE3ADB" w:rsidRDefault="00652DF2" w:rsidP="00652DF2">
          <w:pPr>
            <w:spacing w:before="100" w:beforeAutospacing="1" w:after="0" w:line="288" w:lineRule="auto"/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b/>
              <w:sz w:val="18"/>
              <w:szCs w:val="18"/>
              <w:lang w:val="es-ES_tradnl" w:eastAsia="es-ES"/>
            </w:rPr>
            <w:t>Trámite:</w:t>
          </w:r>
        </w:p>
        <w:p w14:paraId="11AB87A1" w14:textId="77777777" w:rsidR="00652DF2" w:rsidRPr="00FE3ADB" w:rsidRDefault="00652DF2" w:rsidP="00652DF2">
          <w:pPr>
            <w:spacing w:after="0" w:line="240" w:lineRule="auto"/>
            <w:rPr>
              <w:rFonts w:ascii="Times New Roman" w:eastAsia="Times New Roman" w:hAnsi="Times New Roman" w:cs="Times New Roman"/>
              <w:sz w:val="18"/>
              <w:szCs w:val="18"/>
              <w:lang w:val="es-ES_tradnl" w:eastAsia="es-ES"/>
            </w:rPr>
          </w:pPr>
          <w:r w:rsidRPr="00FE3ADB"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 xml:space="preserve">Justificación de </w:t>
          </w:r>
          <w:r>
            <w:rPr>
              <w:rFonts w:ascii="Arial" w:eastAsia="Times New Roman" w:hAnsi="Arial" w:cs="Arial"/>
              <w:sz w:val="18"/>
              <w:szCs w:val="18"/>
              <w:lang w:val="es-ES_tradnl" w:eastAsia="es-ES"/>
            </w:rPr>
            <w:t>Subvención</w:t>
          </w:r>
        </w:p>
      </w:tc>
    </w:tr>
  </w:tbl>
  <w:p w14:paraId="2C41E420" w14:textId="77777777" w:rsidR="00652DF2" w:rsidRDefault="00652DF2" w:rsidP="00652DF2">
    <w:pPr>
      <w:tabs>
        <w:tab w:val="center" w:pos="4252"/>
      </w:tabs>
      <w:spacing w:after="0" w:line="240" w:lineRule="auto"/>
      <w:jc w:val="right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noProof/>
        <w:szCs w:val="20"/>
        <w:lang w:eastAsia="es-ES"/>
      </w:rPr>
      <w:t xml:space="preserve">                                                                              </w:t>
    </w:r>
  </w:p>
  <w:p w14:paraId="76D96C46" w14:textId="77777777" w:rsidR="00652DF2" w:rsidRPr="00D81317" w:rsidRDefault="00652DF2" w:rsidP="00E9346D">
    <w:pPr>
      <w:tabs>
        <w:tab w:val="center" w:pos="4252"/>
      </w:tabs>
      <w:spacing w:after="0" w:line="240" w:lineRule="auto"/>
      <w:rPr>
        <w:rFonts w:ascii="Times New Roman" w:eastAsia="Times New Roman" w:hAnsi="Times New Roman" w:cs="Times New Roman"/>
        <w:szCs w:val="20"/>
        <w:lang w:val="es-ES_tradnl" w:eastAsia="es-ES"/>
      </w:rPr>
    </w:pPr>
    <w:r>
      <w:rPr>
        <w:rFonts w:ascii="Times New Roman" w:eastAsia="Times New Roman" w:hAnsi="Times New Roman" w:cs="Times New Roman"/>
        <w:szCs w:val="20"/>
        <w:lang w:val="es-ES_tradnl" w:eastAsia="es-E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E7C"/>
    <w:rsid w:val="000338FC"/>
    <w:rsid w:val="0006032D"/>
    <w:rsid w:val="00083872"/>
    <w:rsid w:val="0009236E"/>
    <w:rsid w:val="00194B6B"/>
    <w:rsid w:val="001E50F8"/>
    <w:rsid w:val="001F7741"/>
    <w:rsid w:val="00234773"/>
    <w:rsid w:val="00247AC8"/>
    <w:rsid w:val="00286D53"/>
    <w:rsid w:val="002C4D80"/>
    <w:rsid w:val="002D546E"/>
    <w:rsid w:val="00301A56"/>
    <w:rsid w:val="00331107"/>
    <w:rsid w:val="00334FFF"/>
    <w:rsid w:val="00342E7C"/>
    <w:rsid w:val="00391BDD"/>
    <w:rsid w:val="003D2912"/>
    <w:rsid w:val="003E1F85"/>
    <w:rsid w:val="004C010F"/>
    <w:rsid w:val="005A6395"/>
    <w:rsid w:val="00611B07"/>
    <w:rsid w:val="00644B90"/>
    <w:rsid w:val="00652DF2"/>
    <w:rsid w:val="00673BFE"/>
    <w:rsid w:val="00684E7A"/>
    <w:rsid w:val="0068790A"/>
    <w:rsid w:val="006C5AB9"/>
    <w:rsid w:val="00715E34"/>
    <w:rsid w:val="007B727E"/>
    <w:rsid w:val="007C553C"/>
    <w:rsid w:val="007D75BD"/>
    <w:rsid w:val="007E7A8C"/>
    <w:rsid w:val="007F7BAD"/>
    <w:rsid w:val="008143EC"/>
    <w:rsid w:val="0087209D"/>
    <w:rsid w:val="00881D0A"/>
    <w:rsid w:val="0089562F"/>
    <w:rsid w:val="00946958"/>
    <w:rsid w:val="009A68FB"/>
    <w:rsid w:val="009C59CC"/>
    <w:rsid w:val="009E049E"/>
    <w:rsid w:val="00A241C2"/>
    <w:rsid w:val="00A96A4F"/>
    <w:rsid w:val="00AC6641"/>
    <w:rsid w:val="00B74EF5"/>
    <w:rsid w:val="00BC068D"/>
    <w:rsid w:val="00BC4FDA"/>
    <w:rsid w:val="00C05C4F"/>
    <w:rsid w:val="00C2027F"/>
    <w:rsid w:val="00D136CB"/>
    <w:rsid w:val="00D61729"/>
    <w:rsid w:val="00D643A9"/>
    <w:rsid w:val="00D81317"/>
    <w:rsid w:val="00D948BE"/>
    <w:rsid w:val="00DC4D88"/>
    <w:rsid w:val="00E7683C"/>
    <w:rsid w:val="00E9346D"/>
    <w:rsid w:val="00F15708"/>
    <w:rsid w:val="00F9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F9CEF11"/>
  <w15:chartTrackingRefBased/>
  <w15:docId w15:val="{D8683C47-7177-4364-AF90-7962C93DD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42E7C"/>
  </w:style>
  <w:style w:type="paragraph" w:styleId="Piedepgina">
    <w:name w:val="footer"/>
    <w:basedOn w:val="Normal"/>
    <w:link w:val="PiedepginaCar"/>
    <w:uiPriority w:val="99"/>
    <w:unhideWhenUsed/>
    <w:rsid w:val="00342E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42E7C"/>
  </w:style>
  <w:style w:type="character" w:styleId="Refdecomentario">
    <w:name w:val="annotation reference"/>
    <w:basedOn w:val="Fuentedeprrafopredeter"/>
    <w:uiPriority w:val="99"/>
    <w:semiHidden/>
    <w:unhideWhenUsed/>
    <w:rsid w:val="006879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879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879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879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879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7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7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850EB-B02A-4908-8363-7FF97F22C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1323BD3A.dotm</Template>
  <TotalTime>169</TotalTime>
  <Pages>7</Pages>
  <Words>813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C.A.R.M.</Company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RUIZ CANOVAS, ANTONIO</dc:creator>
  <cp:keywords/>
  <dc:description/>
  <cp:lastModifiedBy>RUIZ CANOVAS, ANTONIO</cp:lastModifiedBy>
  <cp:revision>38</cp:revision>
  <dcterms:created xsi:type="dcterms:W3CDTF">2020-02-11T09:18:00Z</dcterms:created>
  <dcterms:modified xsi:type="dcterms:W3CDTF">2021-04-08T11:41:00Z</dcterms:modified>
</cp:coreProperties>
</file>